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14:paraId="2401FD67" w14:textId="77777777" w:rsidTr="00B43C31">
        <w:tc>
          <w:tcPr>
            <w:tcW w:w="5000" w:type="pct"/>
            <w:shd w:val="clear" w:color="auto" w:fill="auto"/>
          </w:tcPr>
          <w:p w14:paraId="4D006A7C" w14:textId="007035F9" w:rsidR="005F2928" w:rsidRDefault="00C21B34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7D112730" wp14:editId="3CCC3092">
                  <wp:extent cx="5486400" cy="42799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631089" w14:textId="77777777" w:rsidR="002C5E76" w:rsidRPr="0041298F" w:rsidRDefault="003F3FC8" w:rsidP="002C5E76">
      <w:pPr>
        <w:pStyle w:val="FFSHeading"/>
      </w:pPr>
      <w:r>
        <w:t>Lab</w:t>
      </w:r>
      <w:r w:rsidR="0058061A">
        <w:t>oratory</w:t>
      </w:r>
      <w:r>
        <w:t xml:space="preserve"> Report Template</w:t>
      </w:r>
    </w:p>
    <w:p w14:paraId="227E59D9" w14:textId="77777777" w:rsidR="002C5E76" w:rsidRDefault="002C5E76" w:rsidP="002C5E76"/>
    <w:p w14:paraId="644999E5" w14:textId="77777777" w:rsidR="00686298" w:rsidRDefault="00686298" w:rsidP="00686298">
      <w:pPr>
        <w:pStyle w:val="Footer"/>
        <w:jc w:val="left"/>
      </w:pPr>
      <w:r>
        <w:t>Name: ___________________________________________________________________</w:t>
      </w:r>
    </w:p>
    <w:p w14:paraId="76A1CBA4" w14:textId="77777777" w:rsidR="00686298" w:rsidRPr="00686298" w:rsidRDefault="00686298" w:rsidP="00686298"/>
    <w:p w14:paraId="380E5089" w14:textId="77777777" w:rsidR="003F3FC8" w:rsidRDefault="003F3FC8" w:rsidP="003F3FC8">
      <w:pPr>
        <w:pStyle w:val="ActivitySection"/>
      </w:pPr>
      <w:r>
        <w:t>Title</w:t>
      </w:r>
    </w:p>
    <w:p w14:paraId="18345849" w14:textId="77777777" w:rsidR="003F3FC8" w:rsidRDefault="003F3FC8" w:rsidP="003F3FC8">
      <w:pPr>
        <w:pStyle w:val="ActivityBody"/>
      </w:pPr>
      <w:r>
        <w:t>What is the name or title of the experiment for your report?</w:t>
      </w:r>
    </w:p>
    <w:p w14:paraId="2B2BAB0F" w14:textId="77777777" w:rsidR="003F3FC8" w:rsidRPr="00005D33" w:rsidRDefault="003F3FC8" w:rsidP="003F3FC8"/>
    <w:p w14:paraId="454E1D50" w14:textId="77777777" w:rsidR="003F3FC8" w:rsidRDefault="003F3FC8" w:rsidP="003F3FC8">
      <w:pPr>
        <w:pStyle w:val="ActivitySection"/>
      </w:pPr>
      <w:r>
        <w:t>Problem</w:t>
      </w:r>
    </w:p>
    <w:p w14:paraId="60C76F1C" w14:textId="77777777" w:rsidR="003F3FC8" w:rsidRDefault="003F3FC8" w:rsidP="003F3FC8">
      <w:pPr>
        <w:pStyle w:val="ActivityBody"/>
      </w:pPr>
      <w:bookmarkStart w:id="1" w:name="Text1"/>
      <w:r>
        <w:t>What question are you investigating?</w:t>
      </w:r>
      <w:bookmarkEnd w:id="1"/>
    </w:p>
    <w:p w14:paraId="5DFE7856" w14:textId="77777777" w:rsidR="003F3FC8" w:rsidRPr="000D72EC" w:rsidRDefault="003F3FC8" w:rsidP="003F3FC8"/>
    <w:p w14:paraId="065B5C0E" w14:textId="77777777" w:rsidR="003F3FC8" w:rsidRDefault="003F3FC8" w:rsidP="003F3FC8">
      <w:pPr>
        <w:pStyle w:val="ActivitySection"/>
      </w:pPr>
      <w:r>
        <w:t>Hypothesis</w:t>
      </w:r>
    </w:p>
    <w:p w14:paraId="79E72C45" w14:textId="77777777" w:rsidR="003F3FC8" w:rsidRDefault="003F3FC8" w:rsidP="003F3FC8">
      <w:pPr>
        <w:pStyle w:val="ActivityBody"/>
      </w:pPr>
      <w:bookmarkStart w:id="2" w:name="Text2"/>
      <w:r>
        <w:t>What are your predictions? What do you expect the results to be?</w:t>
      </w:r>
      <w:bookmarkEnd w:id="2"/>
    </w:p>
    <w:p w14:paraId="349A5332" w14:textId="77777777" w:rsidR="003F3FC8" w:rsidRPr="00747AD3" w:rsidRDefault="003F3FC8" w:rsidP="003F3FC8"/>
    <w:p w14:paraId="1F767005" w14:textId="77777777" w:rsidR="003F3FC8" w:rsidRDefault="003F3FC8" w:rsidP="003F3FC8">
      <w:pPr>
        <w:pStyle w:val="ActivitySection"/>
      </w:pPr>
      <w:r>
        <w:t>Materials</w:t>
      </w:r>
    </w:p>
    <w:p w14:paraId="1DB434E7" w14:textId="77777777" w:rsidR="003F3FC8" w:rsidRDefault="003F3FC8" w:rsidP="003F3FC8">
      <w:pPr>
        <w:pStyle w:val="Activitybullet"/>
      </w:pPr>
      <w:bookmarkStart w:id="3" w:name="Text5"/>
      <w:r>
        <w:t>List the supplies needed to conduct the experiment.</w:t>
      </w:r>
      <w:bookmarkEnd w:id="3"/>
    </w:p>
    <w:p w14:paraId="255E4787" w14:textId="77777777" w:rsidR="003F3FC8" w:rsidRPr="00747AD3" w:rsidRDefault="003F3FC8" w:rsidP="003F3FC8"/>
    <w:p w14:paraId="2CEAD611" w14:textId="77777777" w:rsidR="003F3FC8" w:rsidRDefault="003F3FC8" w:rsidP="003F3FC8">
      <w:pPr>
        <w:pStyle w:val="ActivitySection"/>
      </w:pPr>
      <w:r>
        <w:t>Procedures</w:t>
      </w:r>
    </w:p>
    <w:p w14:paraId="482323B7" w14:textId="77777777" w:rsidR="003F3FC8" w:rsidRDefault="003F3FC8" w:rsidP="003F3FC8">
      <w:pPr>
        <w:pStyle w:val="ActivityNumbers"/>
      </w:pPr>
      <w:bookmarkStart w:id="4" w:name="Text6"/>
      <w:r>
        <w:t>List the steps of your experiment here. If this is a structured lab (you were given all procedures), you may refer to the Activity sheet here.</w:t>
      </w:r>
      <w:bookmarkEnd w:id="4"/>
    </w:p>
    <w:p w14:paraId="071DFFA5" w14:textId="77777777" w:rsidR="003F3FC8" w:rsidRPr="00747AD3" w:rsidRDefault="003F3FC8" w:rsidP="003F3FC8"/>
    <w:p w14:paraId="24E52074" w14:textId="77777777" w:rsidR="003F3FC8" w:rsidRDefault="003F3FC8" w:rsidP="003F3FC8">
      <w:pPr>
        <w:pStyle w:val="ActivitySection"/>
      </w:pPr>
      <w:r>
        <w:t>Data Collection</w:t>
      </w:r>
    </w:p>
    <w:p w14:paraId="051ACEDF" w14:textId="77777777" w:rsidR="003F3FC8" w:rsidRDefault="003F3FC8" w:rsidP="003F3FC8">
      <w:pPr>
        <w:pStyle w:val="ActivityBody"/>
      </w:pPr>
      <w:r>
        <w:t>What data did you collect? Use graphs, charts, and illustrations to communicate your results.</w:t>
      </w:r>
    </w:p>
    <w:p w14:paraId="707EF47C" w14:textId="77777777" w:rsidR="003F3FC8" w:rsidRPr="00747AD3" w:rsidRDefault="003F3FC8" w:rsidP="003F3FC8"/>
    <w:p w14:paraId="51763115" w14:textId="77777777" w:rsidR="003F3FC8" w:rsidRDefault="003F3FC8" w:rsidP="003F3FC8">
      <w:pPr>
        <w:pStyle w:val="ActivitySection"/>
      </w:pPr>
      <w:r>
        <w:t>Analysis of Results</w:t>
      </w:r>
    </w:p>
    <w:p w14:paraId="3E45CC2B" w14:textId="77777777" w:rsidR="003F3FC8" w:rsidRDefault="003F3FC8" w:rsidP="003F3FC8">
      <w:pPr>
        <w:pStyle w:val="ActivityBody"/>
      </w:pPr>
      <w:bookmarkStart w:id="5" w:name="Text8"/>
      <w:r>
        <w:t>Explain the results and data collected. Be descriptive and complete in your discussion.</w:t>
      </w:r>
    </w:p>
    <w:bookmarkEnd w:id="5"/>
    <w:p w14:paraId="16B669C9" w14:textId="77777777" w:rsidR="003F3FC8" w:rsidRPr="00747AD3" w:rsidRDefault="003F3FC8" w:rsidP="003F3FC8"/>
    <w:p w14:paraId="6F050787" w14:textId="77777777" w:rsidR="003F3FC8" w:rsidRDefault="003F3FC8" w:rsidP="003F3FC8">
      <w:pPr>
        <w:pStyle w:val="ActivitySection"/>
      </w:pPr>
      <w:r>
        <w:t>Conclusions</w:t>
      </w:r>
    </w:p>
    <w:p w14:paraId="2EFEB922" w14:textId="77777777" w:rsidR="00210996" w:rsidRPr="002C5E76" w:rsidRDefault="003F3FC8" w:rsidP="003F3FC8">
      <w:pPr>
        <w:pStyle w:val="ActivityBody"/>
      </w:pPr>
      <w:r>
        <w:t>Based on the results, what inferences can you make? Describe how your predictions were proven or disproven. What were possible sources of error? What questions arise based on your results?</w:t>
      </w:r>
    </w:p>
    <w:sectPr w:rsidR="00210996" w:rsidRPr="002C5E76" w:rsidSect="004434D0">
      <w:headerReference w:type="default" r:id="rId8"/>
      <w:footerReference w:type="default" r:id="rId9"/>
      <w:footerReference w:type="firs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063C0" w14:textId="77777777" w:rsidR="00656C1C" w:rsidRDefault="00656C1C">
      <w:r>
        <w:separator/>
      </w:r>
    </w:p>
  </w:endnote>
  <w:endnote w:type="continuationSeparator" w:id="0">
    <w:p w14:paraId="54C14BCC" w14:textId="77777777" w:rsidR="00656C1C" w:rsidRDefault="0065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14:paraId="2415C2BC" w14:textId="77777777" w:rsidTr="00157884">
      <w:tc>
        <w:tcPr>
          <w:tcW w:w="4968" w:type="dxa"/>
          <w:shd w:val="clear" w:color="auto" w:fill="F2F2F2"/>
        </w:tcPr>
        <w:p w14:paraId="5434A963" w14:textId="77777777"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14:paraId="03530C91" w14:textId="77777777" w:rsidR="00E03370" w:rsidRDefault="003B7DE8" w:rsidP="00E03370">
          <w:pPr>
            <w:pStyle w:val="Footer"/>
          </w:pPr>
          <w:r>
            <w:t>FSS</w:t>
          </w:r>
          <w:r w:rsidR="00E03370" w:rsidRPr="003B0686">
            <w:t xml:space="preserve"> – Activity </w:t>
          </w:r>
          <w:r w:rsidR="00E03370">
            <w:t>X.X.X Name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3340F2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1DC78A5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14:paraId="76BD7782" w14:textId="77777777" w:rsidTr="00FD43FB">
      <w:tc>
        <w:tcPr>
          <w:tcW w:w="4968" w:type="dxa"/>
          <w:shd w:val="clear" w:color="auto" w:fill="F2F2F2"/>
        </w:tcPr>
        <w:p w14:paraId="3F9D1AA9" w14:textId="77777777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6048" w:type="dxa"/>
          <w:shd w:val="clear" w:color="auto" w:fill="F2F2F2"/>
        </w:tcPr>
        <w:p w14:paraId="09149C51" w14:textId="77777777" w:rsidR="003B0686" w:rsidRDefault="00627274" w:rsidP="00AA52A7">
          <w:pPr>
            <w:pStyle w:val="Footer"/>
          </w:pPr>
          <w:r>
            <w:t>FSS</w:t>
          </w:r>
          <w:r w:rsidR="003F3FC8">
            <w:t xml:space="preserve"> – Lab</w:t>
          </w:r>
          <w:r w:rsidR="0058061A">
            <w:t>oratory</w:t>
          </w:r>
          <w:r w:rsidR="003F3FC8">
            <w:t xml:space="preserve"> Report Template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C21B34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D9EBD3F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DAE5C" w14:textId="77777777" w:rsidR="00656C1C" w:rsidRDefault="00656C1C">
      <w:r>
        <w:separator/>
      </w:r>
    </w:p>
  </w:footnote>
  <w:footnote w:type="continuationSeparator" w:id="0">
    <w:p w14:paraId="4196A5A2" w14:textId="77777777" w:rsidR="00656C1C" w:rsidRDefault="00656C1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DE974" w14:textId="77777777" w:rsidR="003B0686" w:rsidRDefault="003B0686" w:rsidP="003B0686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95pt;height:10.95pt" o:bullet="t">
        <v:imagedata r:id="rId1" o:title="mso1DB"/>
      </v:shape>
    </w:pict>
  </w:numPicBullet>
  <w:numPicBullet w:numPicBulletId="1">
    <w:pict>
      <v:shape id="_x0000_i1026" type="#_x0000_t75" style="width:143.1pt;height:128.5pt" o:bullet="t" o:allowoverlap="f">
        <v:imagedata r:id="rId2" o:title="MCj02950710000[1]"/>
      </v:shape>
    </w:pict>
  </w:numPicBullet>
  <w:abstractNum w:abstractNumId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34"/>
    <w:rsid w:val="00004D44"/>
    <w:rsid w:val="00023EF4"/>
    <w:rsid w:val="0006381D"/>
    <w:rsid w:val="000643C4"/>
    <w:rsid w:val="00095B65"/>
    <w:rsid w:val="000C04E3"/>
    <w:rsid w:val="000E30CE"/>
    <w:rsid w:val="0011241B"/>
    <w:rsid w:val="00120DA8"/>
    <w:rsid w:val="00125FE3"/>
    <w:rsid w:val="00140531"/>
    <w:rsid w:val="001522F9"/>
    <w:rsid w:val="00153705"/>
    <w:rsid w:val="00157884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4AC"/>
    <w:rsid w:val="00270C46"/>
    <w:rsid w:val="00276DA5"/>
    <w:rsid w:val="00292340"/>
    <w:rsid w:val="002B0DD0"/>
    <w:rsid w:val="002C5E76"/>
    <w:rsid w:val="002E4407"/>
    <w:rsid w:val="002F2976"/>
    <w:rsid w:val="002F3C64"/>
    <w:rsid w:val="003310C6"/>
    <w:rsid w:val="003340F2"/>
    <w:rsid w:val="0034081A"/>
    <w:rsid w:val="00352B6E"/>
    <w:rsid w:val="003574C4"/>
    <w:rsid w:val="0039256D"/>
    <w:rsid w:val="00395386"/>
    <w:rsid w:val="003A2FD6"/>
    <w:rsid w:val="003B0686"/>
    <w:rsid w:val="003B7DE8"/>
    <w:rsid w:val="003E2BBD"/>
    <w:rsid w:val="003F3FC8"/>
    <w:rsid w:val="00403D91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4E4BDE"/>
    <w:rsid w:val="005016DB"/>
    <w:rsid w:val="005328FF"/>
    <w:rsid w:val="00537CA6"/>
    <w:rsid w:val="005460BE"/>
    <w:rsid w:val="00546966"/>
    <w:rsid w:val="0058061A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56C1C"/>
    <w:rsid w:val="006656BB"/>
    <w:rsid w:val="006838B0"/>
    <w:rsid w:val="00686298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D1"/>
    <w:rsid w:val="00B836E8"/>
    <w:rsid w:val="00B94588"/>
    <w:rsid w:val="00BB056A"/>
    <w:rsid w:val="00BD7B24"/>
    <w:rsid w:val="00BE2F3A"/>
    <w:rsid w:val="00BF2C89"/>
    <w:rsid w:val="00C03055"/>
    <w:rsid w:val="00C21B34"/>
    <w:rsid w:val="00C33247"/>
    <w:rsid w:val="00C412F9"/>
    <w:rsid w:val="00C53150"/>
    <w:rsid w:val="00C615E1"/>
    <w:rsid w:val="00CA427F"/>
    <w:rsid w:val="00CB08DF"/>
    <w:rsid w:val="00CB5E93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8712C"/>
    <w:rsid w:val="00D9030F"/>
    <w:rsid w:val="00DC3376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20E4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2AF9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3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ccobb/Library/Mobile%20Documents/com~apple~CloudDocs/CASE/Curriculum/CASE_FSS/CASE_FSS_2017/General%20Documents/Lab_Report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Lab_Report_Template.dot</Template>
  <TotalTime>0</TotalTime>
  <Pages>1</Pages>
  <Words>139</Words>
  <Characters>797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Laboratory Report Template</vt:lpstr>
    </vt:vector>
  </TitlesOfParts>
  <Manager>Dan Jansen</Manager>
  <Company>Curriculum for Agricultural Science Education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Laboratory Report Template</dc:title>
  <dc:subject>FSS - Lab Report Template</dc:subject>
  <dc:creator>Sara Cobb</dc:creator>
  <cp:keywords/>
  <dc:description/>
  <cp:lastModifiedBy>Sara Cobb</cp:lastModifiedBy>
  <cp:revision>1</cp:revision>
  <cp:lastPrinted>2014-03-03T21:17:00Z</cp:lastPrinted>
  <dcterms:created xsi:type="dcterms:W3CDTF">2017-11-02T13:30:00Z</dcterms:created>
  <dcterms:modified xsi:type="dcterms:W3CDTF">2017-11-02T13:30:00Z</dcterms:modified>
</cp:coreProperties>
</file>